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 West Norfolk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 West Norfolk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 West Norfolk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 West Norfolk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 West Norfolk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 West Norfolk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53.3% </w:t>
      </w:r>
      <w:r w:rsidRPr="004747BF">
        <w:rPr>
          <w:rFonts w:ascii="Libre Franklin Light" w:eastAsia="Times New Roman" w:hAnsi="Libre Franklin Light" w:cs="Calibri Light"/>
        </w:rPr>
        <w:t xml:space="preserve">of those respondents classified as PGSI 8+ in South West Norfolk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 West Norfolk is estimated to be </w:t>
      </w:r>
      <w:r w:rsidRPr="00773DF7">
        <w:rPr>
          <w:rFonts w:ascii="Libre Franklin Light" w:eastAsia="Times New Roman" w:hAnsi="Libre Franklin Light" w:cs="Calibri Light"/>
          <w:b/>
          <w:bCs/>
          <w:color w:val="C45911" w:themeColor="accent2" w:themeShade="BF"/>
        </w:rPr>
        <w:t xml:space="preserve">£966,747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 West Norfolk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West Norfolk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West Norfolk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 West Norfolk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 West Norfol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 West Norfolk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 West Norfol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 West Norfolk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West Norfolk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 West Norfol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 West Norfolk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 West Norfolk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West Norfolk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 West Norfolk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 West Norfolk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 West Norfolk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£966,747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 West Norfolk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£15,747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£325,651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£23,328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£6,561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£12,029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£583,431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£966,747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 West Norfolk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 West Norfolk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West Norfolk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West Norfolk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West Norfolk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West Norfolk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 West Norfolk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 West Norfolk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West Norfolk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West Norfolk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 West Norfolk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 West Norfolk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8147861-A83B-41DA-A7A0-12F0AAC48E6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